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9575A" w14:textId="74CF00D0" w:rsidR="00BA00AB" w:rsidRDefault="009005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PHILIPOT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d.1404-5)</w:t>
      </w:r>
    </w:p>
    <w:p w14:paraId="445F2A57" w14:textId="69473CF4" w:rsidR="0090059F" w:rsidRDefault="009005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Retford, Nottinghamshire.</w:t>
      </w:r>
    </w:p>
    <w:p w14:paraId="6CFA38E0" w14:textId="5664DA37" w:rsidR="0090059F" w:rsidRDefault="009005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145F19" w14:textId="06912A3C" w:rsidR="0090059F" w:rsidRDefault="009005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0E05DC" w14:textId="1FDDB89E" w:rsidR="0090059F" w:rsidRDefault="009005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Jan.1404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p.129)</w:t>
      </w:r>
    </w:p>
    <w:p w14:paraId="18003C66" w14:textId="5B9367FB" w:rsidR="0090059F" w:rsidRDefault="009005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May1405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41090038" w14:textId="115A3DBD" w:rsidR="0090059F" w:rsidRDefault="009005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FF2386" w14:textId="5002976E" w:rsidR="0090059F" w:rsidRDefault="009005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78494E" w14:textId="2B38CED9" w:rsidR="0090059F" w:rsidRPr="0090059F" w:rsidRDefault="0090059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2021</w:t>
      </w:r>
    </w:p>
    <w:sectPr w:rsidR="0090059F" w:rsidRPr="009005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46AF0" w14:textId="77777777" w:rsidR="0090059F" w:rsidRDefault="0090059F" w:rsidP="009139A6">
      <w:r>
        <w:separator/>
      </w:r>
    </w:p>
  </w:endnote>
  <w:endnote w:type="continuationSeparator" w:id="0">
    <w:p w14:paraId="3FBF9E82" w14:textId="77777777" w:rsidR="0090059F" w:rsidRDefault="009005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8F7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F9B7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8FF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908C3" w14:textId="77777777" w:rsidR="0090059F" w:rsidRDefault="0090059F" w:rsidP="009139A6">
      <w:r>
        <w:separator/>
      </w:r>
    </w:p>
  </w:footnote>
  <w:footnote w:type="continuationSeparator" w:id="0">
    <w:p w14:paraId="2627908C" w14:textId="77777777" w:rsidR="0090059F" w:rsidRDefault="009005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588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92E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7F7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59F"/>
    <w:rsid w:val="000666E0"/>
    <w:rsid w:val="002510B7"/>
    <w:rsid w:val="005C130B"/>
    <w:rsid w:val="00826F5C"/>
    <w:rsid w:val="0090059F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08D73"/>
  <w15:chartTrackingRefBased/>
  <w15:docId w15:val="{B26556C6-1851-4C2B-95B1-A3AC15B9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2021-03-03T11:57:00Z</dcterms:created>
  <dcterms:modified xsi:type="dcterms:W3CDTF">2021-03-03T12:04:00Z</dcterms:modified>
</cp:coreProperties>
</file>